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74" w:rsidRPr="003B55FA" w:rsidRDefault="004E6A74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проект</w:t>
      </w:r>
    </w:p>
    <w:p w:rsidR="004E6A74" w:rsidRPr="003B55FA" w:rsidRDefault="004E6A74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4E6A74" w:rsidRPr="003B55FA" w:rsidRDefault="004E6A74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СЕЛЬСОВЕТА </w:t>
      </w:r>
    </w:p>
    <w:p w:rsidR="004E6A74" w:rsidRPr="003B55FA" w:rsidRDefault="004E6A74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4E6A74" w:rsidRPr="003B55FA" w:rsidRDefault="004E6A7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4E6A74" w:rsidRPr="003B55FA" w:rsidRDefault="004E6A74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4E6A74" w:rsidRPr="003B55FA" w:rsidRDefault="004E6A7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4E6A74" w:rsidRPr="003B55FA" w:rsidRDefault="004E6A7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4E6A74" w:rsidRPr="003B55FA" w:rsidRDefault="004E6A7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4E6A74" w:rsidRPr="003B55FA" w:rsidRDefault="004E6A7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4E6A74" w:rsidRDefault="004E6A74" w:rsidP="00025C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Pr="00CA054A">
        <w:rPr>
          <w:rFonts w:ascii="Times New Roman" w:hAnsi="Times New Roman"/>
          <w:b/>
          <w:bCs/>
          <w:sz w:val="28"/>
          <w:szCs w:val="28"/>
        </w:rPr>
        <w:t xml:space="preserve">Перевод земель, находящихся в муниципальной </w:t>
      </w:r>
    </w:p>
    <w:p w:rsidR="004E6A74" w:rsidRDefault="004E6A74" w:rsidP="00025C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  <w:r w:rsidRPr="00CA054A">
        <w:rPr>
          <w:rFonts w:ascii="Times New Roman" w:hAnsi="Times New Roman"/>
          <w:b/>
          <w:bCs/>
          <w:sz w:val="28"/>
          <w:szCs w:val="28"/>
        </w:rPr>
        <w:t>собственности, за исключением земель сельскохозяйственного назначения, из одной категории в другую</w:t>
      </w:r>
      <w:r>
        <w:rPr>
          <w:rFonts w:ascii="Times New Roman" w:hAnsi="Times New Roman"/>
          <w:b/>
          <w:sz w:val="28"/>
          <w:szCs w:val="28"/>
          <w:lang w:eastAsia="en-US"/>
        </w:rPr>
        <w:t>»</w:t>
      </w:r>
    </w:p>
    <w:p w:rsidR="004E6A74" w:rsidRDefault="004E6A74" w:rsidP="00450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</w:p>
    <w:p w:rsidR="004E6A74" w:rsidRPr="003B55FA" w:rsidRDefault="004E6A74" w:rsidP="00450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>
        <w:rPr>
          <w:rFonts w:ascii="Times New Roman" w:hAnsi="Times New Roman"/>
          <w:sz w:val="28"/>
          <w:szCs w:val="28"/>
          <w:lang w:eastAsia="en-US"/>
        </w:rPr>
        <w:t>от 29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", Администрация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ПОСТАНОВЛЯЕТ:</w:t>
      </w:r>
    </w:p>
    <w:p w:rsidR="004E6A74" w:rsidRPr="00450AE5" w:rsidRDefault="004E6A74" w:rsidP="00025C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B050"/>
          <w:sz w:val="28"/>
          <w:szCs w:val="28"/>
          <w:lang w:eastAsia="en-US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5445DC">
        <w:rPr>
          <w:rFonts w:ascii="Times New Roman" w:hAnsi="Times New Roman"/>
          <w:sz w:val="28"/>
          <w:szCs w:val="28"/>
          <w:lang w:eastAsia="ar-SA"/>
        </w:rPr>
        <w:t>«</w:t>
      </w:r>
      <w:r w:rsidRPr="00025C11">
        <w:rPr>
          <w:rFonts w:ascii="Times New Roman" w:hAnsi="Times New Roman"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Pr="00450AE5">
        <w:rPr>
          <w:rFonts w:ascii="Times New Roman" w:hAnsi="Times New Roman"/>
          <w:sz w:val="28"/>
          <w:szCs w:val="28"/>
          <w:lang w:eastAsia="en-US"/>
        </w:rPr>
        <w:t>»</w:t>
      </w:r>
      <w:r w:rsidRPr="003B55FA">
        <w:rPr>
          <w:rFonts w:ascii="Times New Roman" w:hAnsi="Times New Roman"/>
          <w:sz w:val="28"/>
          <w:szCs w:val="28"/>
          <w:lang w:eastAsia="ar-SA"/>
        </w:rPr>
        <w:t>.</w:t>
      </w:r>
    </w:p>
    <w:p w:rsidR="004E6A74" w:rsidRPr="00450AE5" w:rsidRDefault="004E6A74" w:rsidP="00025C1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 №</w:t>
      </w:r>
      <w:r>
        <w:rPr>
          <w:rFonts w:ascii="Times New Roman" w:hAnsi="Times New Roman"/>
          <w:sz w:val="28"/>
          <w:szCs w:val="28"/>
          <w:lang w:eastAsia="ar-SA"/>
        </w:rPr>
        <w:t xml:space="preserve"> 52 от 18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.06.2018 </w:t>
      </w:r>
      <w:r w:rsidRPr="00304711">
        <w:rPr>
          <w:rFonts w:ascii="Times New Roman" w:hAnsi="Times New Roman"/>
          <w:sz w:val="28"/>
          <w:szCs w:val="28"/>
          <w:lang w:eastAsia="ar-SA"/>
        </w:rPr>
        <w:t>«</w:t>
      </w:r>
      <w:r w:rsidRPr="00025C11">
        <w:rPr>
          <w:rFonts w:ascii="Times New Roman" w:hAnsi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025C11">
        <w:rPr>
          <w:rFonts w:ascii="Times New Roman" w:hAnsi="Times New Roman"/>
          <w:bCs/>
          <w:sz w:val="28"/>
          <w:szCs w:val="28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Pr="00025C11">
        <w:rPr>
          <w:rFonts w:ascii="Times New Roman" w:hAnsi="Times New Roman"/>
          <w:sz w:val="28"/>
          <w:szCs w:val="28"/>
        </w:rPr>
        <w:t>»</w:t>
      </w:r>
      <w:r w:rsidRPr="00450AE5">
        <w:rPr>
          <w:rFonts w:ascii="Times New Roman" w:hAnsi="Times New Roman"/>
          <w:sz w:val="28"/>
          <w:szCs w:val="28"/>
          <w:lang w:eastAsia="ar-SA"/>
        </w:rPr>
        <w:t>.</w:t>
      </w:r>
    </w:p>
    <w:p w:rsidR="004E6A74" w:rsidRPr="003B55FA" w:rsidRDefault="004E6A74" w:rsidP="00025C11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3. Контроль за исполнением настоящего постановления оставляю за собой.</w:t>
      </w:r>
    </w:p>
    <w:p w:rsidR="004E6A74" w:rsidRPr="003B55FA" w:rsidRDefault="004E6A74" w:rsidP="003B55FA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4E6A74" w:rsidRPr="003B55FA" w:rsidRDefault="004E6A74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E6A74" w:rsidRDefault="004E6A74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E6A74" w:rsidRDefault="004E6A74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E6A74" w:rsidRDefault="004E6A74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E6A74" w:rsidRPr="003B55FA" w:rsidRDefault="004E6A74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E6A74" w:rsidRPr="003B55FA" w:rsidRDefault="004E6A74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Глава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</w:t>
      </w:r>
    </w:p>
    <w:p w:rsidR="004E6A74" w:rsidRPr="003B55FA" w:rsidRDefault="004E6A74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Пристенского района Курской области:                                 С.</w:t>
      </w:r>
      <w:r>
        <w:rPr>
          <w:rFonts w:ascii="Times New Roman" w:hAnsi="Times New Roman"/>
          <w:sz w:val="28"/>
          <w:szCs w:val="28"/>
          <w:lang w:eastAsia="ar-SA"/>
        </w:rPr>
        <w:t xml:space="preserve"> Е.Некипелов</w:t>
      </w:r>
    </w:p>
    <w:p w:rsidR="004E6A74" w:rsidRDefault="004E6A74"/>
    <w:sectPr w:rsidR="004E6A74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CE7"/>
    <w:rsid w:val="00025C11"/>
    <w:rsid w:val="000B3341"/>
    <w:rsid w:val="002C794D"/>
    <w:rsid w:val="00304711"/>
    <w:rsid w:val="00310B04"/>
    <w:rsid w:val="00367DDC"/>
    <w:rsid w:val="00394CE7"/>
    <w:rsid w:val="003B55FA"/>
    <w:rsid w:val="00450AE5"/>
    <w:rsid w:val="004E6A74"/>
    <w:rsid w:val="005445DC"/>
    <w:rsid w:val="005C5689"/>
    <w:rsid w:val="006D0B86"/>
    <w:rsid w:val="006E7BE2"/>
    <w:rsid w:val="00A33BE4"/>
    <w:rsid w:val="00CA054A"/>
    <w:rsid w:val="00CE4F0A"/>
    <w:rsid w:val="00F44408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uiPriority w:val="99"/>
    <w:rsid w:val="00450AE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263</Words>
  <Characters>1504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11</cp:revision>
  <dcterms:created xsi:type="dcterms:W3CDTF">2018-11-16T08:08:00Z</dcterms:created>
  <dcterms:modified xsi:type="dcterms:W3CDTF">2018-12-17T13:11:00Z</dcterms:modified>
</cp:coreProperties>
</file>